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3882C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ROCHES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662BF6E5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B9325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8D81F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1399-1400 p.81)</w:t>
      </w:r>
    </w:p>
    <w:p w14:paraId="03C7E366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B7422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2F90C" w14:textId="77777777" w:rsidR="00F031FF" w:rsidRDefault="00F031FF" w:rsidP="00F031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2021</w:t>
      </w:r>
    </w:p>
    <w:p w14:paraId="7C78DD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3F625" w14:textId="77777777" w:rsidR="00F031FF" w:rsidRDefault="00F031FF" w:rsidP="009139A6">
      <w:r>
        <w:separator/>
      </w:r>
    </w:p>
  </w:endnote>
  <w:endnote w:type="continuationSeparator" w:id="0">
    <w:p w14:paraId="2974A8CD" w14:textId="77777777" w:rsidR="00F031FF" w:rsidRDefault="00F031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AC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1F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44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44BCF" w14:textId="77777777" w:rsidR="00F031FF" w:rsidRDefault="00F031FF" w:rsidP="009139A6">
      <w:r>
        <w:separator/>
      </w:r>
    </w:p>
  </w:footnote>
  <w:footnote w:type="continuationSeparator" w:id="0">
    <w:p w14:paraId="7045AA5F" w14:textId="77777777" w:rsidR="00F031FF" w:rsidRDefault="00F031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1D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F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CD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1F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31F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F56D"/>
  <w15:chartTrackingRefBased/>
  <w15:docId w15:val="{B87B6464-E440-4CC8-ACB8-883D38C2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2021-04-18T19:57:00Z</dcterms:created>
  <dcterms:modified xsi:type="dcterms:W3CDTF">2021-04-18T19:58:00Z</dcterms:modified>
</cp:coreProperties>
</file>